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6ADC8" w14:textId="20D86C7F" w:rsidR="008E3D13" w:rsidRPr="00062030" w:rsidRDefault="008E3D13" w:rsidP="008E3D13">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062030">
        <w:rPr>
          <w:rFonts w:cs="Arial"/>
          <w:sz w:val="24"/>
          <w:szCs w:val="24"/>
        </w:rPr>
        <w:t>3GPP TSG-RAN WG4 Meeting #</w:t>
      </w:r>
      <w:r w:rsidRPr="00062030">
        <w:rPr>
          <w:rFonts w:cs="Arial"/>
        </w:rPr>
        <w:t xml:space="preserve"> </w:t>
      </w:r>
      <w:r w:rsidRPr="00062030">
        <w:rPr>
          <w:rFonts w:cs="Arial"/>
          <w:sz w:val="24"/>
          <w:szCs w:val="24"/>
        </w:rPr>
        <w:t>10</w:t>
      </w:r>
      <w:r>
        <w:rPr>
          <w:rFonts w:cs="Arial"/>
          <w:sz w:val="24"/>
          <w:szCs w:val="24"/>
        </w:rPr>
        <w:t>7</w:t>
      </w:r>
      <w:r w:rsidRPr="00062030">
        <w:rPr>
          <w:rFonts w:cs="Arial"/>
          <w:sz w:val="24"/>
          <w:szCs w:val="24"/>
        </w:rPr>
        <w:tab/>
      </w:r>
      <w:r w:rsidRPr="00062030">
        <w:rPr>
          <w:rFonts w:cs="Arial"/>
          <w:sz w:val="24"/>
          <w:szCs w:val="24"/>
        </w:rPr>
        <w:tab/>
      </w:r>
      <w:r w:rsidR="00BF411D" w:rsidRPr="00BF411D">
        <w:rPr>
          <w:rFonts w:cs="Arial"/>
          <w:sz w:val="24"/>
          <w:szCs w:val="24"/>
        </w:rPr>
        <w:t>R4-2307322</w:t>
      </w:r>
    </w:p>
    <w:p w14:paraId="254599F7" w14:textId="77777777" w:rsidR="008E3D13" w:rsidRPr="00062030" w:rsidRDefault="008E3D13" w:rsidP="008E3D1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Incheon, Korea</w:t>
      </w:r>
      <w:r w:rsidRPr="00062030">
        <w:rPr>
          <w:rFonts w:eastAsia="SimSun" w:cs="Arial"/>
          <w:sz w:val="24"/>
          <w:szCs w:val="24"/>
        </w:rPr>
        <w:t xml:space="preserve">, </w:t>
      </w:r>
      <w:r>
        <w:rPr>
          <w:rFonts w:eastAsia="SimSun" w:cs="Arial"/>
          <w:sz w:val="24"/>
          <w:szCs w:val="24"/>
        </w:rPr>
        <w:t>May</w:t>
      </w:r>
      <w:r w:rsidRPr="00062030">
        <w:rPr>
          <w:rFonts w:eastAsia="SimSun" w:cs="Arial"/>
          <w:sz w:val="24"/>
          <w:szCs w:val="24"/>
        </w:rPr>
        <w:t xml:space="preserve"> </w:t>
      </w:r>
      <w:r>
        <w:rPr>
          <w:rFonts w:eastAsia="SimSun" w:cs="Arial"/>
          <w:sz w:val="24"/>
          <w:szCs w:val="24"/>
        </w:rPr>
        <w:t>22</w:t>
      </w:r>
      <w:r w:rsidRPr="00062030">
        <w:rPr>
          <w:rFonts w:eastAsia="SimSun" w:cs="Arial"/>
          <w:sz w:val="24"/>
          <w:szCs w:val="24"/>
        </w:rPr>
        <w:t xml:space="preserve"> – </w:t>
      </w:r>
      <w:r>
        <w:rPr>
          <w:rFonts w:eastAsia="SimSun" w:cs="Arial"/>
          <w:sz w:val="24"/>
          <w:szCs w:val="24"/>
        </w:rPr>
        <w:t>May</w:t>
      </w:r>
      <w:r w:rsidRPr="00062030">
        <w:rPr>
          <w:rFonts w:eastAsia="SimSun" w:cs="Arial"/>
          <w:sz w:val="24"/>
          <w:szCs w:val="24"/>
        </w:rPr>
        <w:t xml:space="preserve"> 26, 2023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F3F5862"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BF411D">
        <w:rPr>
          <w:rFonts w:ascii="Arial" w:hAnsi="Arial" w:cs="Arial"/>
          <w:b/>
          <w:sz w:val="22"/>
          <w:szCs w:val="22"/>
        </w:rPr>
        <w:t>8</w:t>
      </w:r>
      <w:r w:rsidR="00523307">
        <w:rPr>
          <w:rFonts w:ascii="Arial" w:hAnsi="Arial" w:cs="Arial"/>
          <w:b/>
          <w:sz w:val="22"/>
          <w:szCs w:val="22"/>
        </w:rPr>
        <w:t>.9.2.3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9D006E3"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15C3F" w:rsidRPr="00815C3F">
        <w:rPr>
          <w:rFonts w:ascii="Arial" w:hAnsi="Arial" w:cs="Arial"/>
          <w:b/>
          <w:sz w:val="22"/>
          <w:szCs w:val="22"/>
        </w:rPr>
        <w:t xml:space="preserve">On other potential enhancement for FR2 </w:t>
      </w:r>
      <w:proofErr w:type="spellStart"/>
      <w:r w:rsidR="00815C3F" w:rsidRPr="00815C3F">
        <w:rPr>
          <w:rFonts w:ascii="Arial" w:hAnsi="Arial" w:cs="Arial"/>
          <w:b/>
          <w:sz w:val="22"/>
          <w:szCs w:val="22"/>
        </w:rPr>
        <w:t>SCell</w:t>
      </w:r>
      <w:proofErr w:type="spellEnd"/>
      <w:r w:rsidR="00815C3F" w:rsidRPr="00815C3F">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2FF0770" w14:textId="72C90313" w:rsidR="00636202" w:rsidRPr="008E3D13" w:rsidRDefault="006F5597" w:rsidP="008E3D13">
      <w:pPr>
        <w:spacing w:after="120"/>
        <w:jc w:val="both"/>
      </w:pPr>
      <w:r>
        <w:t>As discussed in last RAN4#10</w:t>
      </w:r>
      <w:r w:rsidR="00D40B8B">
        <w:t>6</w:t>
      </w:r>
      <w:r w:rsidR="00523307">
        <w:t xml:space="preserve"> </w:t>
      </w:r>
      <w:r>
        <w:t xml:space="preserve">meeting, </w:t>
      </w:r>
      <w:r w:rsidR="00645834">
        <w:t>t</w:t>
      </w:r>
      <w:r>
        <w:t xml:space="preserve">he WF of </w:t>
      </w:r>
      <w:proofErr w:type="spellStart"/>
      <w:r>
        <w:t>eFeRRM</w:t>
      </w:r>
      <w:proofErr w:type="spellEnd"/>
      <w:r>
        <w:t xml:space="preserve"> has been agreed in [1]</w:t>
      </w:r>
      <w:r w:rsidR="00645834">
        <w:t>.</w:t>
      </w:r>
      <w:r w:rsidR="00645834">
        <w:rPr>
          <w:rFonts w:eastAsia="Batang"/>
        </w:rPr>
        <w:t xml:space="preserve"> </w:t>
      </w:r>
      <w:r w:rsidR="008E3D13">
        <w:rPr>
          <w:rFonts w:eastAsia="Batang"/>
        </w:rPr>
        <w:t>I</w:t>
      </w:r>
      <w:r w:rsidR="00F63A1B">
        <w:t xml:space="preserve">n this </w:t>
      </w:r>
      <w:r w:rsidR="00BF05EE">
        <w:t>paper</w:t>
      </w:r>
      <w:r w:rsidR="00F63A1B">
        <w:t xml:space="preserve">, we </w:t>
      </w:r>
      <w:r w:rsidR="00636202">
        <w:t>focus on the issue 3-1-</w:t>
      </w:r>
      <w:r w:rsidR="008E3D13">
        <w:t>1</w:t>
      </w:r>
      <w:r w:rsidR="00636202">
        <w:t xml:space="preserve"> in [1]</w:t>
      </w:r>
      <w:r w:rsidR="00F63A1B">
        <w:t>.</w:t>
      </w:r>
    </w:p>
    <w:p w14:paraId="6B979624" w14:textId="0915A63E" w:rsidR="00C031BC" w:rsidRPr="002A2116" w:rsidRDefault="00F63A1B" w:rsidP="00FC61B8">
      <w:pPr>
        <w:pStyle w:val="Heading1"/>
        <w:numPr>
          <w:ilvl w:val="0"/>
          <w:numId w:val="10"/>
        </w:numPr>
        <w:pBdr>
          <w:top w:val="single" w:sz="12" w:space="2" w:color="auto"/>
        </w:pBdr>
        <w:jc w:val="both"/>
        <w:rPr>
          <w:sz w:val="32"/>
        </w:rPr>
      </w:pPr>
      <w:r>
        <w:rPr>
          <w:sz w:val="32"/>
        </w:rPr>
        <w:t>Discussion</w:t>
      </w:r>
      <w:r w:rsidR="00FC61B8">
        <w:rPr>
          <w:sz w:val="32"/>
        </w:rPr>
        <w:t xml:space="preserve"> on </w:t>
      </w:r>
      <w:r w:rsidR="00815C3F" w:rsidRPr="00815C3F">
        <w:rPr>
          <w:sz w:val="32"/>
        </w:rPr>
        <w:t xml:space="preserve">other enhancement for FR2 </w:t>
      </w:r>
      <w:proofErr w:type="spellStart"/>
      <w:r w:rsidR="00815C3F" w:rsidRPr="00815C3F">
        <w:rPr>
          <w:sz w:val="32"/>
        </w:rPr>
        <w:t>SCell</w:t>
      </w:r>
      <w:proofErr w:type="spellEnd"/>
      <w:r w:rsidR="00815C3F" w:rsidRPr="00815C3F">
        <w:rPr>
          <w:sz w:val="32"/>
        </w:rPr>
        <w:t xml:space="preserve"> activation</w:t>
      </w:r>
    </w:p>
    <w:p w14:paraId="11583C40" w14:textId="0DB431E7" w:rsidR="005A63A0" w:rsidRDefault="00636202" w:rsidP="00F21EB9">
      <w:pPr>
        <w:spacing w:after="180"/>
        <w:rPr>
          <w:lang w:eastAsia="x-none"/>
        </w:rPr>
      </w:pPr>
      <w:r w:rsidRPr="00636202">
        <w:rPr>
          <w:b/>
          <w:u w:val="single"/>
          <w:lang w:eastAsia="ko-KR"/>
        </w:rPr>
        <w:t>Issue 3-1-</w:t>
      </w:r>
      <w:r w:rsidR="008E3D13">
        <w:rPr>
          <w:b/>
          <w:u w:val="single"/>
          <w:lang w:eastAsia="ko-KR"/>
        </w:rPr>
        <w:t>1</w:t>
      </w:r>
      <w:r w:rsidRPr="00636202">
        <w:rPr>
          <w:b/>
          <w:u w:val="single"/>
          <w:lang w:eastAsia="ko-KR"/>
        </w:rPr>
        <w:t xml:space="preserve">: Scheduling enhancement for FR2 unknown </w:t>
      </w:r>
      <w:proofErr w:type="spellStart"/>
      <w:r w:rsidRPr="00636202">
        <w:rPr>
          <w:b/>
          <w:u w:val="single"/>
          <w:lang w:eastAsia="ko-KR"/>
        </w:rPr>
        <w:t>SCell</w:t>
      </w:r>
      <w:proofErr w:type="spellEnd"/>
      <w:r w:rsidRPr="00636202">
        <w:rPr>
          <w:b/>
          <w:u w:val="single"/>
          <w:lang w:eastAsia="ko-KR"/>
        </w:rPr>
        <w:t xml:space="preserve"> activation</w:t>
      </w:r>
    </w:p>
    <w:p w14:paraId="6DE22B11" w14:textId="08FDF2CC" w:rsidR="00F21EB9" w:rsidRDefault="00F21EB9" w:rsidP="00F21EB9">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F21EB9" w14:paraId="6B60BE77" w14:textId="77777777" w:rsidTr="005F6391">
        <w:tc>
          <w:tcPr>
            <w:tcW w:w="9629" w:type="dxa"/>
          </w:tcPr>
          <w:p w14:paraId="0D5E9383" w14:textId="77777777" w:rsidR="008E3D13" w:rsidRPr="008E3D13" w:rsidRDefault="008E3D13" w:rsidP="008E3D13">
            <w:pPr>
              <w:rPr>
                <w:rFonts w:eastAsia="SimSun"/>
                <w:b/>
                <w:color w:val="0070C0"/>
                <w:sz w:val="20"/>
                <w:szCs w:val="20"/>
                <w:u w:val="single"/>
              </w:rPr>
            </w:pPr>
            <w:r w:rsidRPr="008E3D13">
              <w:rPr>
                <w:b/>
                <w:color w:val="0070C0"/>
                <w:sz w:val="20"/>
                <w:szCs w:val="20"/>
                <w:u w:val="single"/>
                <w:lang w:eastAsia="ko-KR"/>
              </w:rPr>
              <w:t xml:space="preserve">Issue 3-1-1: Scheduling enhancement for FR2 unknown </w:t>
            </w:r>
            <w:proofErr w:type="spellStart"/>
            <w:r w:rsidRPr="008E3D13">
              <w:rPr>
                <w:b/>
                <w:color w:val="0070C0"/>
                <w:sz w:val="20"/>
                <w:szCs w:val="20"/>
                <w:u w:val="single"/>
                <w:lang w:eastAsia="ko-KR"/>
              </w:rPr>
              <w:t>SCell</w:t>
            </w:r>
            <w:proofErr w:type="spellEnd"/>
            <w:r w:rsidRPr="008E3D13">
              <w:rPr>
                <w:b/>
                <w:color w:val="0070C0"/>
                <w:sz w:val="20"/>
                <w:szCs w:val="20"/>
                <w:u w:val="single"/>
                <w:lang w:eastAsia="ko-KR"/>
              </w:rPr>
              <w:t xml:space="preserve"> activation</w:t>
            </w:r>
          </w:p>
          <w:p w14:paraId="004DD386" w14:textId="77777777" w:rsidR="008E3D13" w:rsidRPr="008E3D13" w:rsidRDefault="008E3D13" w:rsidP="008E3D13">
            <w:pPr>
              <w:rPr>
                <w:rFonts w:eastAsia="SimSun"/>
                <w:iCs/>
                <w:sz w:val="20"/>
                <w:szCs w:val="20"/>
              </w:rPr>
            </w:pPr>
            <w:r w:rsidRPr="008E3D13">
              <w:rPr>
                <w:rFonts w:eastAsia="SimSun"/>
                <w:iCs/>
                <w:sz w:val="20"/>
                <w:szCs w:val="20"/>
              </w:rPr>
              <w:t>FFS:</w:t>
            </w:r>
          </w:p>
          <w:p w14:paraId="44B8615E" w14:textId="77777777" w:rsidR="008E3D13" w:rsidRPr="008E3D13" w:rsidRDefault="008E3D13" w:rsidP="008E3D13">
            <w:pPr>
              <w:numPr>
                <w:ilvl w:val="0"/>
                <w:numId w:val="22"/>
              </w:numPr>
              <w:spacing w:after="120"/>
              <w:rPr>
                <w:rFonts w:eastAsia="SimSun"/>
                <w:snapToGrid w:val="0"/>
                <w:sz w:val="20"/>
                <w:szCs w:val="20"/>
                <w:lang w:val="zh-CN"/>
              </w:rPr>
            </w:pPr>
            <w:r w:rsidRPr="008E3D13">
              <w:rPr>
                <w:rFonts w:eastAsia="SimSun"/>
                <w:snapToGrid w:val="0"/>
                <w:sz w:val="20"/>
                <w:szCs w:val="20"/>
              </w:rPr>
              <w:t xml:space="preserve">Option 1 (Apple, QC, OPPO, HW, Ericsson, ZTE): the early scheduling is network implementation and it’s not precluded in existing </w:t>
            </w:r>
            <w:proofErr w:type="spellStart"/>
            <w:r w:rsidRPr="008E3D13">
              <w:rPr>
                <w:rFonts w:eastAsia="SimSun"/>
                <w:snapToGrid w:val="0"/>
                <w:sz w:val="20"/>
                <w:szCs w:val="20"/>
              </w:rPr>
              <w:t>SCell</w:t>
            </w:r>
            <w:proofErr w:type="spellEnd"/>
            <w:r w:rsidRPr="008E3D13">
              <w:rPr>
                <w:rFonts w:eastAsia="SimSun"/>
                <w:snapToGrid w:val="0"/>
                <w:sz w:val="20"/>
                <w:szCs w:val="20"/>
              </w:rPr>
              <w:t xml:space="preserve"> activation requirement. </w:t>
            </w:r>
            <w:r w:rsidRPr="008E3D13">
              <w:rPr>
                <w:rFonts w:eastAsia="SimSun"/>
                <w:snapToGrid w:val="0"/>
                <w:sz w:val="20"/>
                <w:szCs w:val="20"/>
                <w:lang w:val="zh-CN"/>
              </w:rPr>
              <w:t>No enhancement is needed.</w:t>
            </w:r>
          </w:p>
          <w:p w14:paraId="707C3AFF" w14:textId="77777777" w:rsidR="008E3D13" w:rsidRPr="008E3D13" w:rsidRDefault="008E3D13" w:rsidP="008E3D13">
            <w:pPr>
              <w:numPr>
                <w:ilvl w:val="1"/>
                <w:numId w:val="22"/>
              </w:numPr>
              <w:spacing w:after="120"/>
              <w:rPr>
                <w:rFonts w:eastAsia="SimSun"/>
                <w:snapToGrid w:val="0"/>
                <w:sz w:val="20"/>
                <w:szCs w:val="20"/>
                <w:lang w:val="zh-CN"/>
              </w:rPr>
            </w:pPr>
            <w:r w:rsidRPr="008E3D13">
              <w:rPr>
                <w:rFonts w:eastAsia="SimSun"/>
                <w:snapToGrid w:val="0"/>
                <w:sz w:val="20"/>
                <w:szCs w:val="20"/>
                <w:lang w:val="zh-CN"/>
              </w:rPr>
              <w:t>Option 1a(ZTE):</w:t>
            </w:r>
          </w:p>
          <w:p w14:paraId="68F04DC8" w14:textId="77777777" w:rsidR="008E3D13" w:rsidRPr="008E3D13" w:rsidRDefault="008E3D13" w:rsidP="008E3D13">
            <w:pPr>
              <w:numPr>
                <w:ilvl w:val="2"/>
                <w:numId w:val="22"/>
              </w:numPr>
              <w:spacing w:after="120"/>
              <w:rPr>
                <w:rFonts w:eastAsia="SimSun"/>
                <w:snapToGrid w:val="0"/>
                <w:sz w:val="20"/>
                <w:szCs w:val="20"/>
              </w:rPr>
            </w:pPr>
            <w:r w:rsidRPr="008E3D13">
              <w:rPr>
                <w:rFonts w:eastAsia="SimSun"/>
                <w:snapToGrid w:val="0"/>
                <w:sz w:val="20"/>
                <w:szCs w:val="20"/>
              </w:rPr>
              <w:t>For FR2, the initial scheduling can be decided by the NW after receiving the beam info and signal quality info after L1-RSRP report. For FR1, once the signal quality info derived by NW, the initial scheduling is possible.</w:t>
            </w:r>
          </w:p>
          <w:p w14:paraId="65E4E951" w14:textId="77777777" w:rsidR="008E3D13" w:rsidRPr="008E3D13" w:rsidRDefault="008E3D13" w:rsidP="008E3D13">
            <w:pPr>
              <w:numPr>
                <w:ilvl w:val="0"/>
                <w:numId w:val="22"/>
              </w:numPr>
              <w:spacing w:after="120"/>
              <w:rPr>
                <w:rFonts w:eastAsia="SimSun"/>
                <w:snapToGrid w:val="0"/>
                <w:sz w:val="20"/>
                <w:szCs w:val="20"/>
                <w:lang w:val="zh-CN"/>
              </w:rPr>
            </w:pPr>
            <w:r w:rsidRPr="008E3D13">
              <w:rPr>
                <w:rFonts w:eastAsia="SimSun"/>
                <w:snapToGrid w:val="0"/>
                <w:sz w:val="20"/>
                <w:szCs w:val="20"/>
                <w:lang w:val="zh-CN"/>
              </w:rPr>
              <w:t xml:space="preserve">Option 2 (Nokia): </w:t>
            </w:r>
          </w:p>
          <w:p w14:paraId="19D7A557" w14:textId="77777777" w:rsidR="008E3D13" w:rsidRPr="008E3D13" w:rsidRDefault="008E3D13" w:rsidP="008E3D13">
            <w:pPr>
              <w:numPr>
                <w:ilvl w:val="1"/>
                <w:numId w:val="22"/>
              </w:numPr>
              <w:spacing w:after="120"/>
              <w:rPr>
                <w:rFonts w:eastAsia="SimSun"/>
                <w:snapToGrid w:val="0"/>
                <w:sz w:val="20"/>
                <w:szCs w:val="20"/>
              </w:rPr>
            </w:pPr>
            <w:r w:rsidRPr="008E3D13">
              <w:rPr>
                <w:rFonts w:eastAsia="SimSun"/>
                <w:snapToGrid w:val="0"/>
                <w:sz w:val="20"/>
                <w:szCs w:val="20"/>
              </w:rPr>
              <w:t>The potential to enable earlier data transmission within the activation period shall be studied.</w:t>
            </w:r>
          </w:p>
          <w:p w14:paraId="00EEB714" w14:textId="77777777" w:rsidR="008E3D13" w:rsidRPr="008E3D13" w:rsidRDefault="008E3D13" w:rsidP="008E3D13">
            <w:pPr>
              <w:numPr>
                <w:ilvl w:val="1"/>
                <w:numId w:val="22"/>
              </w:numPr>
              <w:spacing w:after="120"/>
              <w:rPr>
                <w:rFonts w:eastAsia="SimSun"/>
                <w:snapToGrid w:val="0"/>
                <w:sz w:val="20"/>
                <w:szCs w:val="20"/>
              </w:rPr>
            </w:pPr>
            <w:r w:rsidRPr="008E3D13">
              <w:rPr>
                <w:rFonts w:eastAsia="SimSun"/>
                <w:snapToGrid w:val="0"/>
                <w:sz w:val="20"/>
                <w:szCs w:val="20"/>
              </w:rPr>
              <w:t xml:space="preserve">The UE shall be scheduled by the network immediately after L3 or L1-RSRP reporting. </w:t>
            </w:r>
          </w:p>
          <w:p w14:paraId="309F53DB" w14:textId="2A5E9411" w:rsidR="00F21EB9" w:rsidRPr="008E3D13" w:rsidRDefault="008E3D13" w:rsidP="008E3D13">
            <w:pPr>
              <w:numPr>
                <w:ilvl w:val="1"/>
                <w:numId w:val="22"/>
              </w:numPr>
              <w:spacing w:after="120"/>
              <w:rPr>
                <w:rFonts w:eastAsia="SimSun"/>
                <w:snapToGrid w:val="0"/>
                <w:sz w:val="20"/>
                <w:szCs w:val="20"/>
              </w:rPr>
            </w:pPr>
            <w:r w:rsidRPr="008E3D13">
              <w:rPr>
                <w:rFonts w:eastAsia="SimSun"/>
                <w:snapToGrid w:val="0"/>
                <w:sz w:val="20"/>
                <w:szCs w:val="20"/>
              </w:rPr>
              <w:t xml:space="preserve">Starting from receiving the TCI activation command, the UE shall report CSI, instead of </w:t>
            </w:r>
            <w:proofErr w:type="spellStart"/>
            <w:r w:rsidRPr="008E3D13">
              <w:rPr>
                <w:rFonts w:eastAsia="SimSun"/>
                <w:snapToGrid w:val="0"/>
                <w:sz w:val="20"/>
                <w:szCs w:val="20"/>
              </w:rPr>
              <w:t>OoR</w:t>
            </w:r>
            <w:proofErr w:type="spellEnd"/>
            <w:r w:rsidRPr="008E3D13">
              <w:rPr>
                <w:rFonts w:eastAsia="SimSun"/>
                <w:snapToGrid w:val="0"/>
                <w:sz w:val="20"/>
                <w:szCs w:val="20"/>
              </w:rPr>
              <w:t xml:space="preserve">, if the UE has available uplink resources to report CQI for the </w:t>
            </w:r>
            <w:proofErr w:type="spellStart"/>
            <w:r w:rsidRPr="008E3D13">
              <w:rPr>
                <w:rFonts w:eastAsia="SimSun"/>
                <w:snapToGrid w:val="0"/>
                <w:sz w:val="20"/>
                <w:szCs w:val="20"/>
              </w:rPr>
              <w:t>SCell</w:t>
            </w:r>
            <w:proofErr w:type="spellEnd"/>
            <w:r w:rsidRPr="008E3D13">
              <w:rPr>
                <w:rFonts w:eastAsia="SimSun"/>
                <w:snapToGrid w:val="0"/>
                <w:sz w:val="20"/>
                <w:szCs w:val="20"/>
              </w:rPr>
              <w:t>.</w:t>
            </w:r>
          </w:p>
        </w:tc>
      </w:tr>
    </w:tbl>
    <w:p w14:paraId="186BF1B9" w14:textId="1768140F" w:rsidR="00F21EB9" w:rsidRDefault="00F21EB9" w:rsidP="00A201B8">
      <w:pPr>
        <w:spacing w:after="120"/>
        <w:jc w:val="both"/>
      </w:pPr>
    </w:p>
    <w:p w14:paraId="0DEDF3D1" w14:textId="20A92D5C" w:rsidR="008E3D13" w:rsidRDefault="00996B55" w:rsidP="00A201B8">
      <w:pPr>
        <w:spacing w:after="120"/>
        <w:jc w:val="both"/>
      </w:pPr>
      <w:r>
        <w:t xml:space="preserve">As we commented in last meeting, </w:t>
      </w:r>
      <w:r w:rsidR="006B41AC" w:rsidRPr="006B41AC">
        <w:t xml:space="preserve">when the UE has DL timing and beam/TCI information, UE </w:t>
      </w:r>
      <w:proofErr w:type="gramStart"/>
      <w:r w:rsidR="006B41AC" w:rsidRPr="006B41AC">
        <w:t>is able to</w:t>
      </w:r>
      <w:proofErr w:type="gramEnd"/>
      <w:r w:rsidR="006B41AC" w:rsidRPr="006B41AC">
        <w:t xml:space="preserve"> be scheduled, and </w:t>
      </w:r>
      <w:r w:rsidR="006B41AC">
        <w:t>such</w:t>
      </w:r>
      <w:r w:rsidR="006B41AC" w:rsidRPr="006B41AC">
        <w:t xml:space="preserve"> early scheduling is not precluded in current spec. That means, before valid CQI reporting, if network wants to schedule this UE, it’s possible and allowed, but whether or not this UE will response or react correctly to this scheduling is up to the status at UE; and we believe even in R15, if network schedules this UE before valid CQI reporting, as long as UE is ready on timing and beam, UE </w:t>
      </w:r>
      <w:r w:rsidR="006B41AC">
        <w:t>will</w:t>
      </w:r>
      <w:r w:rsidR="006B41AC" w:rsidRPr="006B41AC">
        <w:t xml:space="preserve"> receive such scheduled data to increase the throughput and reduce latency. </w:t>
      </w:r>
      <w:r w:rsidR="00636202">
        <w:t>Bullet</w:t>
      </w:r>
      <w:r w:rsidR="006B41AC" w:rsidRPr="00996B55">
        <w:t xml:space="preserve"> 1/2/3</w:t>
      </w:r>
      <w:r w:rsidR="00636202">
        <w:t xml:space="preserve"> in option 2</w:t>
      </w:r>
      <w:r w:rsidR="006B41AC" w:rsidRPr="00996B55">
        <w:t xml:space="preserve"> is up to network implementation and may not need to capture in the spec.</w:t>
      </w:r>
      <w:r w:rsidR="008E3D13">
        <w:t xml:space="preserve"> </w:t>
      </w:r>
      <w:proofErr w:type="gramStart"/>
      <w:r w:rsidR="008E3D13">
        <w:t>in order to</w:t>
      </w:r>
      <w:proofErr w:type="gramEnd"/>
      <w:r w:rsidR="008E3D13">
        <w:t xml:space="preserve"> move forward, we propose to add one more bullet to reflect the early scheduling possibility for network implementation.</w:t>
      </w:r>
    </w:p>
    <w:p w14:paraId="78852770" w14:textId="77777777" w:rsidR="007F173A" w:rsidRDefault="006B41AC" w:rsidP="006B41AC">
      <w:pPr>
        <w:spacing w:after="120"/>
        <w:jc w:val="both"/>
        <w:rPr>
          <w:b/>
          <w:bCs/>
          <w:i/>
          <w:iCs/>
        </w:rPr>
      </w:pPr>
      <w:r w:rsidRPr="00A201B8">
        <w:rPr>
          <w:b/>
          <w:bCs/>
          <w:i/>
          <w:iCs/>
        </w:rPr>
        <w:t xml:space="preserve">Proposal </w:t>
      </w:r>
      <w:r w:rsidR="00636202">
        <w:rPr>
          <w:b/>
          <w:bCs/>
          <w:i/>
          <w:iCs/>
        </w:rPr>
        <w:t>1</w:t>
      </w:r>
      <w:r w:rsidRPr="00A201B8">
        <w:rPr>
          <w:b/>
          <w:bCs/>
          <w:i/>
          <w:iCs/>
        </w:rPr>
        <w:t>:</w:t>
      </w:r>
      <w:r>
        <w:rPr>
          <w:b/>
          <w:bCs/>
          <w:i/>
          <w:iCs/>
        </w:rPr>
        <w:t xml:space="preserve"> </w:t>
      </w:r>
    </w:p>
    <w:p w14:paraId="02EE29C9" w14:textId="65CE1D2E" w:rsidR="006B41AC" w:rsidRDefault="007F173A" w:rsidP="006B41AC">
      <w:pPr>
        <w:spacing w:after="120"/>
        <w:jc w:val="both"/>
        <w:rPr>
          <w:b/>
          <w:bCs/>
          <w:i/>
          <w:iCs/>
        </w:rPr>
      </w:pPr>
      <w:r>
        <w:rPr>
          <w:b/>
          <w:bCs/>
          <w:i/>
          <w:iCs/>
        </w:rPr>
        <w:t>T</w:t>
      </w:r>
      <w:r w:rsidR="006B41AC">
        <w:rPr>
          <w:b/>
          <w:bCs/>
          <w:i/>
          <w:iCs/>
        </w:rPr>
        <w:t xml:space="preserve">he early scheduling is network implementation and it’s not precluded in existing </w:t>
      </w:r>
      <w:proofErr w:type="spellStart"/>
      <w:r w:rsidR="006B41AC">
        <w:rPr>
          <w:b/>
          <w:bCs/>
          <w:i/>
          <w:iCs/>
        </w:rPr>
        <w:t>SCell</w:t>
      </w:r>
      <w:proofErr w:type="spellEnd"/>
      <w:r w:rsidR="006B41AC">
        <w:rPr>
          <w:b/>
          <w:bCs/>
          <w:i/>
          <w:iCs/>
        </w:rPr>
        <w:t xml:space="preserve"> activation requirement. No enhancement is needed.</w:t>
      </w:r>
    </w:p>
    <w:p w14:paraId="01859BBF" w14:textId="115A7774" w:rsidR="008E3D13" w:rsidRDefault="008E3D13" w:rsidP="006B41AC">
      <w:pPr>
        <w:spacing w:after="120"/>
        <w:jc w:val="both"/>
        <w:rPr>
          <w:b/>
          <w:bCs/>
          <w:i/>
          <w:iCs/>
        </w:rPr>
      </w:pPr>
      <w:r w:rsidRPr="007F173A">
        <w:rPr>
          <w:b/>
          <w:bCs/>
          <w:i/>
          <w:iCs/>
        </w:rPr>
        <w:lastRenderedPageBreak/>
        <w:t xml:space="preserve">Whether </w:t>
      </w:r>
      <w:r w:rsidRPr="008E3D13">
        <w:rPr>
          <w:b/>
          <w:bCs/>
          <w:i/>
          <w:iCs/>
        </w:rPr>
        <w:t>UE shall be scheduled by the network immediately after L3 or L1-RSRP reporting</w:t>
      </w:r>
      <w:r w:rsidR="007F173A" w:rsidRPr="007F173A">
        <w:rPr>
          <w:b/>
          <w:bCs/>
          <w:i/>
          <w:iCs/>
        </w:rPr>
        <w:t xml:space="preserve"> is up to network implementation.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28D8161" w14:textId="7E6E3403" w:rsidR="00214208" w:rsidRDefault="00873E84" w:rsidP="003D121E">
      <w:pPr>
        <w:jc w:val="both"/>
      </w:pPr>
      <w:r>
        <w:t xml:space="preserve">In this paper, we further discuss the </w:t>
      </w:r>
      <w:r w:rsidRPr="00815C3F">
        <w:t xml:space="preserve">other potential enhancement </w:t>
      </w:r>
      <w:r>
        <w:t xml:space="preserve">to shorten the FR2 </w:t>
      </w:r>
      <w:proofErr w:type="spellStart"/>
      <w:r>
        <w:t>SCell</w:t>
      </w:r>
      <w:proofErr w:type="spellEnd"/>
      <w:r>
        <w:t xml:space="preserve"> activation delay.</w:t>
      </w:r>
    </w:p>
    <w:p w14:paraId="64CE5365" w14:textId="77777777" w:rsidR="00873E84" w:rsidRDefault="00873E84" w:rsidP="003D121E">
      <w:pPr>
        <w:jc w:val="both"/>
      </w:pPr>
    </w:p>
    <w:p w14:paraId="23B7BDE9" w14:textId="77777777" w:rsidR="007F173A" w:rsidRDefault="007F173A" w:rsidP="007F173A">
      <w:pPr>
        <w:spacing w:after="120"/>
        <w:jc w:val="both"/>
        <w:rPr>
          <w:b/>
          <w:bCs/>
          <w:i/>
          <w:iCs/>
        </w:rPr>
      </w:pPr>
      <w:r w:rsidRPr="00A201B8">
        <w:rPr>
          <w:b/>
          <w:bCs/>
          <w:i/>
          <w:iCs/>
        </w:rPr>
        <w:t xml:space="preserve">Proposal </w:t>
      </w:r>
      <w:r>
        <w:rPr>
          <w:b/>
          <w:bCs/>
          <w:i/>
          <w:iCs/>
        </w:rPr>
        <w:t>1</w:t>
      </w:r>
      <w:r w:rsidRPr="00A201B8">
        <w:rPr>
          <w:b/>
          <w:bCs/>
          <w:i/>
          <w:iCs/>
        </w:rPr>
        <w:t>:</w:t>
      </w:r>
      <w:r>
        <w:rPr>
          <w:b/>
          <w:bCs/>
          <w:i/>
          <w:iCs/>
        </w:rPr>
        <w:t xml:space="preserve"> </w:t>
      </w:r>
    </w:p>
    <w:p w14:paraId="5AFD6C5C" w14:textId="77777777" w:rsidR="007F173A" w:rsidRDefault="007F173A" w:rsidP="007F173A">
      <w:pPr>
        <w:spacing w:after="120"/>
        <w:jc w:val="both"/>
        <w:rPr>
          <w:b/>
          <w:bCs/>
          <w:i/>
          <w:iCs/>
        </w:rPr>
      </w:pPr>
      <w:r>
        <w:rPr>
          <w:b/>
          <w:bCs/>
          <w:i/>
          <w:iCs/>
        </w:rPr>
        <w:t xml:space="preserve">The early scheduling is network implementation and it’s not precluded in existing </w:t>
      </w:r>
      <w:proofErr w:type="spellStart"/>
      <w:r>
        <w:rPr>
          <w:b/>
          <w:bCs/>
          <w:i/>
          <w:iCs/>
        </w:rPr>
        <w:t>SCell</w:t>
      </w:r>
      <w:proofErr w:type="spellEnd"/>
      <w:r>
        <w:rPr>
          <w:b/>
          <w:bCs/>
          <w:i/>
          <w:iCs/>
        </w:rPr>
        <w:t xml:space="preserve"> activation requirement. No enhancement is needed.</w:t>
      </w:r>
    </w:p>
    <w:p w14:paraId="4732E1A9" w14:textId="77777777" w:rsidR="007F173A" w:rsidRDefault="007F173A" w:rsidP="007F173A">
      <w:pPr>
        <w:spacing w:after="120"/>
        <w:jc w:val="both"/>
        <w:rPr>
          <w:b/>
          <w:bCs/>
          <w:i/>
          <w:iCs/>
        </w:rPr>
      </w:pPr>
      <w:r w:rsidRPr="007F173A">
        <w:rPr>
          <w:b/>
          <w:bCs/>
          <w:i/>
          <w:iCs/>
        </w:rPr>
        <w:t xml:space="preserve">Whether </w:t>
      </w:r>
      <w:r w:rsidRPr="008E3D13">
        <w:rPr>
          <w:b/>
          <w:bCs/>
          <w:i/>
          <w:iCs/>
        </w:rPr>
        <w:t>UE shall be scheduled by the network immediately after L3 or L1-RSRP reporting</w:t>
      </w:r>
      <w:r w:rsidRPr="007F173A">
        <w:rPr>
          <w:b/>
          <w:bCs/>
          <w:i/>
          <w:iCs/>
        </w:rPr>
        <w:t xml:space="preserve"> is up to network implementation.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783743AC" w14:textId="6548A143" w:rsidR="00645834" w:rsidRPr="003302A0" w:rsidRDefault="00645834" w:rsidP="00645834">
      <w:r>
        <w:t xml:space="preserve">[1] </w:t>
      </w:r>
      <w:r w:rsidR="008E3D13" w:rsidRPr="008E3D13">
        <w:rPr>
          <w:rFonts w:cs="Arial"/>
          <w:lang w:val="en-GB"/>
        </w:rPr>
        <w:t>R4-2306315</w:t>
      </w:r>
      <w:r w:rsidRPr="003302A0">
        <w:t xml:space="preserve">, </w:t>
      </w:r>
      <w:r w:rsidR="008E3D13" w:rsidRPr="008E3D13">
        <w:t xml:space="preserve">WF on R18 RRM enhancement - FR2 </w:t>
      </w:r>
      <w:proofErr w:type="spellStart"/>
      <w:r w:rsidR="008E3D13" w:rsidRPr="008E3D13">
        <w:t>SCell</w:t>
      </w:r>
      <w:proofErr w:type="spellEnd"/>
      <w:r w:rsidR="008E3D13" w:rsidRPr="008E3D13">
        <w:t xml:space="preserve"> activation delay reduction</w:t>
      </w:r>
      <w:r w:rsidRPr="003302A0">
        <w:t>, Apple, RAN</w:t>
      </w:r>
      <w:r>
        <w:t>4 #</w:t>
      </w:r>
      <w:r w:rsidR="00523307">
        <w:t>10</w:t>
      </w:r>
      <w:r w:rsidR="00636202">
        <w:t>6</w:t>
      </w:r>
      <w:r w:rsidR="008E3D13">
        <w:t>-bis-e</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570F6" w14:textId="77777777" w:rsidR="0022555F" w:rsidRDefault="0022555F">
      <w:r>
        <w:separator/>
      </w:r>
    </w:p>
  </w:endnote>
  <w:endnote w:type="continuationSeparator" w:id="0">
    <w:p w14:paraId="489D3846" w14:textId="77777777" w:rsidR="0022555F" w:rsidRDefault="0022555F">
      <w:r>
        <w:continuationSeparator/>
      </w:r>
    </w:p>
  </w:endnote>
  <w:endnote w:type="continuationNotice" w:id="1">
    <w:p w14:paraId="44DD976A" w14:textId="77777777" w:rsidR="0022555F" w:rsidRDefault="00225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5E292" w14:textId="77777777" w:rsidR="0022555F" w:rsidRDefault="0022555F">
      <w:r>
        <w:separator/>
      </w:r>
    </w:p>
  </w:footnote>
  <w:footnote w:type="continuationSeparator" w:id="0">
    <w:p w14:paraId="18FC6E51" w14:textId="77777777" w:rsidR="0022555F" w:rsidRDefault="0022555F">
      <w:r>
        <w:continuationSeparator/>
      </w:r>
    </w:p>
  </w:footnote>
  <w:footnote w:type="continuationNotice" w:id="1">
    <w:p w14:paraId="34A2FA94" w14:textId="77777777" w:rsidR="0022555F" w:rsidRDefault="002255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60D51BE"/>
    <w:multiLevelType w:val="hybridMultilevel"/>
    <w:tmpl w:val="132248C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B825EA"/>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D6CF8"/>
    <w:multiLevelType w:val="multilevel"/>
    <w:tmpl w:val="83A4B5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160B12"/>
    <w:multiLevelType w:val="hybridMultilevel"/>
    <w:tmpl w:val="FAAADF12"/>
    <w:lvl w:ilvl="0" w:tplc="D6B8EE1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292D8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27"/>
  </w:num>
  <w:num w:numId="5" w16cid:durableId="19949176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17"/>
  </w:num>
  <w:num w:numId="8" w16cid:durableId="66853061">
    <w:abstractNumId w:val="2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0"/>
  </w:num>
  <w:num w:numId="10" w16cid:durableId="1670213939">
    <w:abstractNumId w:val="6"/>
  </w:num>
  <w:num w:numId="11" w16cid:durableId="658192778">
    <w:abstractNumId w:val="24"/>
  </w:num>
  <w:num w:numId="12" w16cid:durableId="1683971953">
    <w:abstractNumId w:val="19"/>
  </w:num>
  <w:num w:numId="13" w16cid:durableId="1802336773">
    <w:abstractNumId w:val="25"/>
  </w:num>
  <w:num w:numId="14" w16cid:durableId="183179212">
    <w:abstractNumId w:val="10"/>
  </w:num>
  <w:num w:numId="15" w16cid:durableId="101072845">
    <w:abstractNumId w:val="2"/>
  </w:num>
  <w:num w:numId="16" w16cid:durableId="1671985423">
    <w:abstractNumId w:val="28"/>
  </w:num>
  <w:num w:numId="17" w16cid:durableId="527718403">
    <w:abstractNumId w:val="7"/>
  </w:num>
  <w:num w:numId="18" w16cid:durableId="336426665">
    <w:abstractNumId w:val="22"/>
  </w:num>
  <w:num w:numId="19" w16cid:durableId="314071016">
    <w:abstractNumId w:val="4"/>
  </w:num>
  <w:num w:numId="20" w16cid:durableId="254241833">
    <w:abstractNumId w:val="11"/>
  </w:num>
  <w:num w:numId="21" w16cid:durableId="2056931042">
    <w:abstractNumId w:val="18"/>
  </w:num>
  <w:num w:numId="22" w16cid:durableId="277881800">
    <w:abstractNumId w:val="21"/>
  </w:num>
  <w:num w:numId="23" w16cid:durableId="2121104171">
    <w:abstractNumId w:val="16"/>
  </w:num>
  <w:num w:numId="24" w16cid:durableId="1956054883">
    <w:abstractNumId w:val="12"/>
  </w:num>
  <w:num w:numId="25" w16cid:durableId="932398203">
    <w:abstractNumId w:val="15"/>
  </w:num>
  <w:num w:numId="26" w16cid:durableId="1918006113">
    <w:abstractNumId w:val="20"/>
  </w:num>
  <w:num w:numId="27" w16cid:durableId="855852808">
    <w:abstractNumId w:val="14"/>
  </w:num>
  <w:num w:numId="28" w16cid:durableId="1480347105">
    <w:abstractNumId w:val="26"/>
  </w:num>
  <w:num w:numId="29" w16cid:durableId="881359081">
    <w:abstractNumId w:val="8"/>
  </w:num>
  <w:num w:numId="30" w16cid:durableId="770009177">
    <w:abstractNumId w:val="13"/>
  </w:num>
  <w:num w:numId="31" w16cid:durableId="1800563808">
    <w:abstractNumId w:val="9"/>
  </w:num>
  <w:num w:numId="32" w16cid:durableId="402408336">
    <w:abstractNumId w:val="3"/>
  </w:num>
  <w:num w:numId="33" w16cid:durableId="158479692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5F7"/>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37A6B"/>
    <w:rsid w:val="00040B6E"/>
    <w:rsid w:val="00040B9B"/>
    <w:rsid w:val="00041910"/>
    <w:rsid w:val="00041B0F"/>
    <w:rsid w:val="00042374"/>
    <w:rsid w:val="0004301E"/>
    <w:rsid w:val="00043024"/>
    <w:rsid w:val="00044A05"/>
    <w:rsid w:val="00044B4C"/>
    <w:rsid w:val="000459BE"/>
    <w:rsid w:val="00045E08"/>
    <w:rsid w:val="0004688F"/>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6383"/>
    <w:rsid w:val="000C7506"/>
    <w:rsid w:val="000D050B"/>
    <w:rsid w:val="000D0E3D"/>
    <w:rsid w:val="000D2A2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1E38"/>
    <w:rsid w:val="001532F8"/>
    <w:rsid w:val="0015382B"/>
    <w:rsid w:val="0015416A"/>
    <w:rsid w:val="00154365"/>
    <w:rsid w:val="001543DB"/>
    <w:rsid w:val="00155751"/>
    <w:rsid w:val="0015749B"/>
    <w:rsid w:val="0016034B"/>
    <w:rsid w:val="00160ADC"/>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E51"/>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4704"/>
    <w:rsid w:val="00205CC9"/>
    <w:rsid w:val="00205E99"/>
    <w:rsid w:val="00206DEC"/>
    <w:rsid w:val="002104DB"/>
    <w:rsid w:val="00210573"/>
    <w:rsid w:val="00210DE4"/>
    <w:rsid w:val="002111B2"/>
    <w:rsid w:val="00212570"/>
    <w:rsid w:val="00214208"/>
    <w:rsid w:val="00214D4F"/>
    <w:rsid w:val="00215001"/>
    <w:rsid w:val="00215848"/>
    <w:rsid w:val="00216676"/>
    <w:rsid w:val="002171BB"/>
    <w:rsid w:val="002173D9"/>
    <w:rsid w:val="0022087F"/>
    <w:rsid w:val="00220F3E"/>
    <w:rsid w:val="0022133C"/>
    <w:rsid w:val="00221966"/>
    <w:rsid w:val="00221ED4"/>
    <w:rsid w:val="00222631"/>
    <w:rsid w:val="002228D1"/>
    <w:rsid w:val="002230EB"/>
    <w:rsid w:val="002235E7"/>
    <w:rsid w:val="00223E14"/>
    <w:rsid w:val="002243DF"/>
    <w:rsid w:val="0022555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2D01"/>
    <w:rsid w:val="00253327"/>
    <w:rsid w:val="0025373D"/>
    <w:rsid w:val="00253DC0"/>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116"/>
    <w:rsid w:val="002A2A7B"/>
    <w:rsid w:val="002A2F03"/>
    <w:rsid w:val="002A30EE"/>
    <w:rsid w:val="002A352B"/>
    <w:rsid w:val="002A42F8"/>
    <w:rsid w:val="002A4EB3"/>
    <w:rsid w:val="002A5B3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E7F0D"/>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67BE"/>
    <w:rsid w:val="00356DED"/>
    <w:rsid w:val="00356FD9"/>
    <w:rsid w:val="00360017"/>
    <w:rsid w:val="00360436"/>
    <w:rsid w:val="00360AA2"/>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1D6"/>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51DF"/>
    <w:rsid w:val="003C659F"/>
    <w:rsid w:val="003C699C"/>
    <w:rsid w:val="003C6C85"/>
    <w:rsid w:val="003C6F58"/>
    <w:rsid w:val="003C7B4E"/>
    <w:rsid w:val="003C7BD5"/>
    <w:rsid w:val="003D0A6E"/>
    <w:rsid w:val="003D0AAA"/>
    <w:rsid w:val="003D121E"/>
    <w:rsid w:val="003D228F"/>
    <w:rsid w:val="003D38E4"/>
    <w:rsid w:val="003D47C3"/>
    <w:rsid w:val="003D4CEC"/>
    <w:rsid w:val="003D4EF2"/>
    <w:rsid w:val="003D59D5"/>
    <w:rsid w:val="003D5DEA"/>
    <w:rsid w:val="003D6073"/>
    <w:rsid w:val="003D64C4"/>
    <w:rsid w:val="003D753D"/>
    <w:rsid w:val="003E198E"/>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1FDE"/>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84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46B9C"/>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CE"/>
    <w:rsid w:val="00464E07"/>
    <w:rsid w:val="00465150"/>
    <w:rsid w:val="0046674D"/>
    <w:rsid w:val="0046704B"/>
    <w:rsid w:val="00467F04"/>
    <w:rsid w:val="004713C1"/>
    <w:rsid w:val="004716C4"/>
    <w:rsid w:val="00471C21"/>
    <w:rsid w:val="00473BEF"/>
    <w:rsid w:val="00473DCD"/>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26A"/>
    <w:rsid w:val="004C04DF"/>
    <w:rsid w:val="004C094C"/>
    <w:rsid w:val="004C0C33"/>
    <w:rsid w:val="004C0D4F"/>
    <w:rsid w:val="004C3603"/>
    <w:rsid w:val="004C41DC"/>
    <w:rsid w:val="004C48D3"/>
    <w:rsid w:val="004C74E9"/>
    <w:rsid w:val="004C7F1F"/>
    <w:rsid w:val="004D09CC"/>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07"/>
    <w:rsid w:val="00523372"/>
    <w:rsid w:val="00523D96"/>
    <w:rsid w:val="00524186"/>
    <w:rsid w:val="00525D2F"/>
    <w:rsid w:val="00526165"/>
    <w:rsid w:val="00526356"/>
    <w:rsid w:val="005279B8"/>
    <w:rsid w:val="00530065"/>
    <w:rsid w:val="00532191"/>
    <w:rsid w:val="00533C6E"/>
    <w:rsid w:val="005351E8"/>
    <w:rsid w:val="005361FC"/>
    <w:rsid w:val="0053629F"/>
    <w:rsid w:val="00536BA8"/>
    <w:rsid w:val="00536D04"/>
    <w:rsid w:val="00537411"/>
    <w:rsid w:val="00540473"/>
    <w:rsid w:val="005429DC"/>
    <w:rsid w:val="00543181"/>
    <w:rsid w:val="00544EB7"/>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63A0"/>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0CD"/>
    <w:rsid w:val="005F74B5"/>
    <w:rsid w:val="006002BA"/>
    <w:rsid w:val="0060053D"/>
    <w:rsid w:val="00600D48"/>
    <w:rsid w:val="00601619"/>
    <w:rsid w:val="00601C54"/>
    <w:rsid w:val="006022C9"/>
    <w:rsid w:val="00602B42"/>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6BD7"/>
    <w:rsid w:val="00617428"/>
    <w:rsid w:val="00617A2E"/>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6202"/>
    <w:rsid w:val="00637327"/>
    <w:rsid w:val="006402DD"/>
    <w:rsid w:val="006406FF"/>
    <w:rsid w:val="00640F06"/>
    <w:rsid w:val="00641DB6"/>
    <w:rsid w:val="00641FA1"/>
    <w:rsid w:val="006420E2"/>
    <w:rsid w:val="00642537"/>
    <w:rsid w:val="00642A5C"/>
    <w:rsid w:val="00643274"/>
    <w:rsid w:val="00643B46"/>
    <w:rsid w:val="00645834"/>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5FB1"/>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1AC"/>
    <w:rsid w:val="006B4BDB"/>
    <w:rsid w:val="006B50FA"/>
    <w:rsid w:val="006B6698"/>
    <w:rsid w:val="006B6F08"/>
    <w:rsid w:val="006C0355"/>
    <w:rsid w:val="006C0F32"/>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1051B"/>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390"/>
    <w:rsid w:val="0072741B"/>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8E3"/>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6D0"/>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3A"/>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1F3D"/>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5C3F"/>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5ED"/>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868"/>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3E84"/>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ACE"/>
    <w:rsid w:val="00896D3C"/>
    <w:rsid w:val="0089703E"/>
    <w:rsid w:val="00897096"/>
    <w:rsid w:val="00897EE1"/>
    <w:rsid w:val="008A1816"/>
    <w:rsid w:val="008A2144"/>
    <w:rsid w:val="008A244A"/>
    <w:rsid w:val="008A2CBD"/>
    <w:rsid w:val="008A2DA5"/>
    <w:rsid w:val="008A3CDD"/>
    <w:rsid w:val="008A3F49"/>
    <w:rsid w:val="008A4713"/>
    <w:rsid w:val="008A5A65"/>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3D13"/>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B3A"/>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0A2A"/>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2ADC"/>
    <w:rsid w:val="00993A7E"/>
    <w:rsid w:val="00995174"/>
    <w:rsid w:val="00996B55"/>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0798"/>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37C"/>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01B8"/>
    <w:rsid w:val="00A21108"/>
    <w:rsid w:val="00A21F09"/>
    <w:rsid w:val="00A23789"/>
    <w:rsid w:val="00A23F5F"/>
    <w:rsid w:val="00A251D4"/>
    <w:rsid w:val="00A25FA5"/>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F0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8AF"/>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037"/>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3194"/>
    <w:rsid w:val="00B2556B"/>
    <w:rsid w:val="00B25C1A"/>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3FFC"/>
    <w:rsid w:val="00B57A45"/>
    <w:rsid w:val="00B60057"/>
    <w:rsid w:val="00B600AC"/>
    <w:rsid w:val="00B60A77"/>
    <w:rsid w:val="00B61E48"/>
    <w:rsid w:val="00B62E85"/>
    <w:rsid w:val="00B63DEC"/>
    <w:rsid w:val="00B64047"/>
    <w:rsid w:val="00B67E2F"/>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6849"/>
    <w:rsid w:val="00BA6B5B"/>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05EE"/>
    <w:rsid w:val="00BF1E3E"/>
    <w:rsid w:val="00BF2130"/>
    <w:rsid w:val="00BF411D"/>
    <w:rsid w:val="00BF509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BA3"/>
    <w:rsid w:val="00C46F64"/>
    <w:rsid w:val="00C471E3"/>
    <w:rsid w:val="00C47F72"/>
    <w:rsid w:val="00C51C62"/>
    <w:rsid w:val="00C51FF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64F1"/>
    <w:rsid w:val="00C67B6F"/>
    <w:rsid w:val="00C70689"/>
    <w:rsid w:val="00C70DE2"/>
    <w:rsid w:val="00C716E3"/>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5E"/>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6DA3"/>
    <w:rsid w:val="00D27086"/>
    <w:rsid w:val="00D27253"/>
    <w:rsid w:val="00D27607"/>
    <w:rsid w:val="00D279DA"/>
    <w:rsid w:val="00D27D23"/>
    <w:rsid w:val="00D27F36"/>
    <w:rsid w:val="00D30B19"/>
    <w:rsid w:val="00D313E1"/>
    <w:rsid w:val="00D31FCA"/>
    <w:rsid w:val="00D320BA"/>
    <w:rsid w:val="00D32458"/>
    <w:rsid w:val="00D34215"/>
    <w:rsid w:val="00D34302"/>
    <w:rsid w:val="00D3588A"/>
    <w:rsid w:val="00D35BF9"/>
    <w:rsid w:val="00D35D79"/>
    <w:rsid w:val="00D40575"/>
    <w:rsid w:val="00D40B8B"/>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4DA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0D"/>
    <w:rsid w:val="00D844B8"/>
    <w:rsid w:val="00D84932"/>
    <w:rsid w:val="00D85503"/>
    <w:rsid w:val="00D859E1"/>
    <w:rsid w:val="00D867A0"/>
    <w:rsid w:val="00D8723F"/>
    <w:rsid w:val="00D91468"/>
    <w:rsid w:val="00D927B0"/>
    <w:rsid w:val="00D927FD"/>
    <w:rsid w:val="00D92AA4"/>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57F"/>
    <w:rsid w:val="00DC265A"/>
    <w:rsid w:val="00DC326D"/>
    <w:rsid w:val="00DC3325"/>
    <w:rsid w:val="00DC35A2"/>
    <w:rsid w:val="00DC370C"/>
    <w:rsid w:val="00DC3EAC"/>
    <w:rsid w:val="00DC42F9"/>
    <w:rsid w:val="00DC5148"/>
    <w:rsid w:val="00DC52ED"/>
    <w:rsid w:val="00DC6855"/>
    <w:rsid w:val="00DC6E29"/>
    <w:rsid w:val="00DC716E"/>
    <w:rsid w:val="00DC75E6"/>
    <w:rsid w:val="00DD02FF"/>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76E5"/>
    <w:rsid w:val="00E07C93"/>
    <w:rsid w:val="00E07CD5"/>
    <w:rsid w:val="00E113F6"/>
    <w:rsid w:val="00E12987"/>
    <w:rsid w:val="00E13195"/>
    <w:rsid w:val="00E13B62"/>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17E"/>
    <w:rsid w:val="00E85466"/>
    <w:rsid w:val="00E868FF"/>
    <w:rsid w:val="00E86F5D"/>
    <w:rsid w:val="00E87A87"/>
    <w:rsid w:val="00E87C8A"/>
    <w:rsid w:val="00E87CFD"/>
    <w:rsid w:val="00E87DB5"/>
    <w:rsid w:val="00E87DDB"/>
    <w:rsid w:val="00E87F02"/>
    <w:rsid w:val="00E910B1"/>
    <w:rsid w:val="00E9168A"/>
    <w:rsid w:val="00E93CF8"/>
    <w:rsid w:val="00E9436D"/>
    <w:rsid w:val="00E94851"/>
    <w:rsid w:val="00E94A62"/>
    <w:rsid w:val="00E9527A"/>
    <w:rsid w:val="00E95933"/>
    <w:rsid w:val="00E96978"/>
    <w:rsid w:val="00E96AEE"/>
    <w:rsid w:val="00E9714D"/>
    <w:rsid w:val="00E9777C"/>
    <w:rsid w:val="00E97ADE"/>
    <w:rsid w:val="00EA012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B14"/>
    <w:rsid w:val="00EC3C1A"/>
    <w:rsid w:val="00EC3C52"/>
    <w:rsid w:val="00EC44D5"/>
    <w:rsid w:val="00EC4DD5"/>
    <w:rsid w:val="00EC5BD1"/>
    <w:rsid w:val="00ED08A7"/>
    <w:rsid w:val="00ED0A84"/>
    <w:rsid w:val="00ED0C80"/>
    <w:rsid w:val="00ED0F49"/>
    <w:rsid w:val="00ED0FAC"/>
    <w:rsid w:val="00ED10C0"/>
    <w:rsid w:val="00ED1A31"/>
    <w:rsid w:val="00ED4BDF"/>
    <w:rsid w:val="00ED4F4A"/>
    <w:rsid w:val="00ED516E"/>
    <w:rsid w:val="00ED665B"/>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0B8"/>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EB9"/>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2AC"/>
    <w:rsid w:val="00F9577C"/>
    <w:rsid w:val="00F959E8"/>
    <w:rsid w:val="00F95E6A"/>
    <w:rsid w:val="00F968D9"/>
    <w:rsid w:val="00F96BB4"/>
    <w:rsid w:val="00F970FD"/>
    <w:rsid w:val="00F974B8"/>
    <w:rsid w:val="00F976FD"/>
    <w:rsid w:val="00FA01E5"/>
    <w:rsid w:val="00FA0445"/>
    <w:rsid w:val="00FA0B02"/>
    <w:rsid w:val="00FA154A"/>
    <w:rsid w:val="00FA16EE"/>
    <w:rsid w:val="00FA1805"/>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525B"/>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E52EA98"/>
  <w15:docId w15:val="{9FC97F08-01FB-244C-911B-297CA5EE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FF2"/>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636202"/>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94949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5646935">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480773194">
      <w:bodyDiv w:val="1"/>
      <w:marLeft w:val="0"/>
      <w:marRight w:val="0"/>
      <w:marTop w:val="0"/>
      <w:marBottom w:val="0"/>
      <w:divBdr>
        <w:top w:val="none" w:sz="0" w:space="0" w:color="auto"/>
        <w:left w:val="none" w:sz="0" w:space="0" w:color="auto"/>
        <w:bottom w:val="none" w:sz="0" w:space="0" w:color="auto"/>
        <w:right w:val="none" w:sz="0" w:space="0" w:color="auto"/>
      </w:divBdr>
    </w:div>
    <w:div w:id="508561714">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4380487">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6506090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1649909">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715163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5384822">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34</TotalTime>
  <Pages>2</Pages>
  <Words>446</Words>
  <Characters>2544</Characters>
  <Application>Microsoft Office Word</Application>
  <DocSecurity>0</DocSecurity>
  <Lines>21</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9</cp:revision>
  <cp:lastPrinted>2016-08-05T18:54:00Z</cp:lastPrinted>
  <dcterms:created xsi:type="dcterms:W3CDTF">2023-02-13T06:32:00Z</dcterms:created>
  <dcterms:modified xsi:type="dcterms:W3CDTF">2023-05-15T15:11:00Z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